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80F7F8" w14:textId="77777777" w:rsidR="009213E5" w:rsidRDefault="009213E5" w:rsidP="009213E5">
      <w:r>
        <w:rPr>
          <w:u w:val="single"/>
        </w:rPr>
        <w:t>Nicholas BOTILLER</w:t>
      </w:r>
      <w:r>
        <w:t xml:space="preserve">      (fl.1446)</w:t>
      </w:r>
    </w:p>
    <w:p w14:paraId="59B5D077" w14:textId="77777777" w:rsidR="009213E5" w:rsidRDefault="009213E5" w:rsidP="009213E5">
      <w:pPr>
        <w:tabs>
          <w:tab w:val="left" w:pos="2475"/>
        </w:tabs>
        <w:ind w:left="1440" w:hanging="1320"/>
      </w:pPr>
      <w:r>
        <w:tab/>
      </w:r>
      <w:r>
        <w:tab/>
      </w:r>
    </w:p>
    <w:p w14:paraId="2F0B4A3C" w14:textId="77777777" w:rsidR="009213E5" w:rsidRDefault="009213E5" w:rsidP="009213E5">
      <w:pPr>
        <w:ind w:left="1440" w:hanging="1320"/>
      </w:pPr>
    </w:p>
    <w:p w14:paraId="5F2BB3F1" w14:textId="77777777" w:rsidR="009213E5" w:rsidRDefault="009213E5" w:rsidP="009213E5">
      <w:pPr>
        <w:pStyle w:val="NoSpacing"/>
      </w:pPr>
      <w:r>
        <w:t>16 Jul.</w:t>
      </w:r>
      <w:r>
        <w:tab/>
        <w:t>1446</w:t>
      </w:r>
      <w:r>
        <w:tab/>
        <w:t xml:space="preserve">He was one of those who were commissioned to levy and collect the tenth </w:t>
      </w:r>
    </w:p>
    <w:p w14:paraId="2AA2FDB8" w14:textId="41AFBEB0" w:rsidR="009213E5" w:rsidRDefault="009213E5" w:rsidP="009213E5">
      <w:pPr>
        <w:pStyle w:val="NoSpacing"/>
        <w:ind w:left="720" w:firstLine="720"/>
      </w:pPr>
      <w:r>
        <w:t>and fifteenth in Lancashire.   (C.F.R. 1446-52 p.41)</w:t>
      </w:r>
    </w:p>
    <w:p w14:paraId="3FBA3049" w14:textId="77777777" w:rsidR="000743DB" w:rsidRPr="000743DB" w:rsidRDefault="000743DB" w:rsidP="000743DB">
      <w:pPr>
        <w:rPr>
          <w:rFonts w:eastAsia="Calibri"/>
          <w:lang w:val="en-US" w:eastAsia="en-US"/>
        </w:rPr>
      </w:pPr>
      <w:r w:rsidRPr="000743DB">
        <w:rPr>
          <w:rFonts w:eastAsia="Calibri"/>
          <w:lang w:val="en-US" w:eastAsia="en-US"/>
        </w:rPr>
        <w:t>15 Aug.1446</w:t>
      </w:r>
      <w:r w:rsidRPr="000743DB">
        <w:rPr>
          <w:rFonts w:eastAsia="Calibri"/>
          <w:lang w:val="en-US" w:eastAsia="en-US"/>
        </w:rPr>
        <w:tab/>
        <w:t xml:space="preserve">He was a witness when Richard </w:t>
      </w:r>
      <w:proofErr w:type="spellStart"/>
      <w:r w:rsidRPr="000743DB">
        <w:rPr>
          <w:rFonts w:eastAsia="Calibri"/>
          <w:lang w:val="en-US" w:eastAsia="en-US"/>
        </w:rPr>
        <w:t>Broune</w:t>
      </w:r>
      <w:proofErr w:type="spellEnd"/>
      <w:r w:rsidRPr="000743DB">
        <w:rPr>
          <w:rFonts w:eastAsia="Calibri"/>
          <w:lang w:val="en-US" w:eastAsia="en-US"/>
        </w:rPr>
        <w:t xml:space="preserve">, Vicar of </w:t>
      </w:r>
      <w:proofErr w:type="spellStart"/>
      <w:r w:rsidRPr="000743DB">
        <w:rPr>
          <w:rFonts w:eastAsia="Calibri"/>
          <w:lang w:val="en-US" w:eastAsia="en-US"/>
        </w:rPr>
        <w:t>Pulton</w:t>
      </w:r>
      <w:proofErr w:type="spellEnd"/>
      <w:r w:rsidRPr="000743DB">
        <w:rPr>
          <w:rFonts w:eastAsia="Calibri"/>
          <w:lang w:val="en-US" w:eastAsia="en-US"/>
        </w:rPr>
        <w:t xml:space="preserve">, Lancashire(q.v.), </w:t>
      </w:r>
    </w:p>
    <w:p w14:paraId="64DB2680" w14:textId="77777777" w:rsidR="000743DB" w:rsidRPr="000743DB" w:rsidRDefault="000743DB" w:rsidP="000743DB">
      <w:pPr>
        <w:ind w:left="1440"/>
        <w:rPr>
          <w:rFonts w:eastAsia="Calibri"/>
          <w:lang w:val="en-US" w:eastAsia="en-US"/>
        </w:rPr>
      </w:pPr>
      <w:r w:rsidRPr="000743DB">
        <w:rPr>
          <w:rFonts w:eastAsia="Calibri"/>
          <w:lang w:val="en-US" w:eastAsia="en-US"/>
        </w:rPr>
        <w:t xml:space="preserve">and Thomas Browne, chaplain(q.v.), granted messuages, lands etc. in Hole, Brotherton, Great </w:t>
      </w:r>
      <w:proofErr w:type="spellStart"/>
      <w:r w:rsidRPr="000743DB">
        <w:rPr>
          <w:rFonts w:eastAsia="Calibri"/>
          <w:lang w:val="en-US" w:eastAsia="en-US"/>
        </w:rPr>
        <w:t>Pulton</w:t>
      </w:r>
      <w:proofErr w:type="spellEnd"/>
      <w:r w:rsidRPr="000743DB">
        <w:rPr>
          <w:rFonts w:eastAsia="Calibri"/>
          <w:lang w:val="en-US" w:eastAsia="en-US"/>
        </w:rPr>
        <w:t xml:space="preserve"> and Little </w:t>
      </w:r>
      <w:proofErr w:type="spellStart"/>
      <w:r w:rsidRPr="000743DB">
        <w:rPr>
          <w:rFonts w:eastAsia="Calibri"/>
          <w:lang w:val="en-US" w:eastAsia="en-US"/>
        </w:rPr>
        <w:t>Pulton</w:t>
      </w:r>
      <w:proofErr w:type="spellEnd"/>
      <w:r w:rsidRPr="000743DB">
        <w:rPr>
          <w:rFonts w:eastAsia="Calibri"/>
          <w:lang w:val="en-US" w:eastAsia="en-US"/>
        </w:rPr>
        <w:t>, Lancashire, to Thomas de</w:t>
      </w:r>
    </w:p>
    <w:p w14:paraId="4660EF5D" w14:textId="77777777" w:rsidR="000743DB" w:rsidRPr="000743DB" w:rsidRDefault="000743DB" w:rsidP="000743DB">
      <w:pPr>
        <w:ind w:left="1440"/>
        <w:rPr>
          <w:rFonts w:eastAsia="Calibri"/>
          <w:lang w:val="en-US" w:eastAsia="en-US"/>
        </w:rPr>
      </w:pPr>
      <w:proofErr w:type="spellStart"/>
      <w:r w:rsidRPr="000743DB">
        <w:rPr>
          <w:rFonts w:eastAsia="Calibri"/>
          <w:lang w:val="en-US" w:eastAsia="en-US"/>
        </w:rPr>
        <w:t>Haryngton</w:t>
      </w:r>
      <w:proofErr w:type="spellEnd"/>
    </w:p>
    <w:p w14:paraId="0E332E79" w14:textId="0FCBAE16" w:rsidR="000743DB" w:rsidRDefault="000743DB" w:rsidP="000743DB">
      <w:pPr>
        <w:pStyle w:val="NoSpacing"/>
        <w:ind w:left="720" w:firstLine="720"/>
      </w:pPr>
      <w:r w:rsidRPr="000743DB">
        <w:rPr>
          <w:rFonts w:eastAsia="Calibri"/>
          <w:lang w:val="en-US" w:eastAsia="en-US"/>
        </w:rPr>
        <w:t>(T.N.A. ref. DDF2 16)</w:t>
      </w:r>
    </w:p>
    <w:p w14:paraId="49EC352A" w14:textId="77777777" w:rsidR="009213E5" w:rsidRDefault="009213E5" w:rsidP="009213E5">
      <w:pPr>
        <w:pStyle w:val="NoSpacing"/>
      </w:pPr>
    </w:p>
    <w:p w14:paraId="05C06461" w14:textId="77777777" w:rsidR="009213E5" w:rsidRDefault="009213E5" w:rsidP="009213E5">
      <w:pPr>
        <w:pStyle w:val="NoSpacing"/>
      </w:pPr>
    </w:p>
    <w:p w14:paraId="40D781BB" w14:textId="48FA42E8" w:rsidR="009213E5" w:rsidRDefault="009213E5" w:rsidP="009213E5">
      <w:pPr>
        <w:pStyle w:val="NoSpacing"/>
      </w:pPr>
      <w:r>
        <w:t>8 July 2015</w:t>
      </w:r>
    </w:p>
    <w:p w14:paraId="43E5A708" w14:textId="68E02246" w:rsidR="000743DB" w:rsidRPr="009167C6" w:rsidRDefault="000743DB" w:rsidP="009213E5">
      <w:pPr>
        <w:pStyle w:val="NoSpacing"/>
      </w:pPr>
      <w:r>
        <w:t>27 January 2021</w:t>
      </w:r>
    </w:p>
    <w:p w14:paraId="2698A805" w14:textId="77777777" w:rsidR="00E47068" w:rsidRPr="009213E5" w:rsidRDefault="00E47068" w:rsidP="00C009D8">
      <w:pPr>
        <w:pStyle w:val="NoSpacing"/>
      </w:pPr>
    </w:p>
    <w:sectPr w:rsidR="00E47068" w:rsidRPr="009213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1BB3B" w14:textId="77777777" w:rsidR="009213E5" w:rsidRDefault="009213E5" w:rsidP="00920DE3">
      <w:r>
        <w:separator/>
      </w:r>
    </w:p>
  </w:endnote>
  <w:endnote w:type="continuationSeparator" w:id="0">
    <w:p w14:paraId="07C587D3" w14:textId="77777777" w:rsidR="009213E5" w:rsidRDefault="009213E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8897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091F5" w14:textId="77777777" w:rsidR="00C009D8" w:rsidRPr="00C009D8" w:rsidRDefault="00C009D8">
    <w:pPr>
      <w:pStyle w:val="Footer"/>
    </w:pPr>
    <w:r>
      <w:t>Copyright I.S.Rogers 9 August 2013</w:t>
    </w:r>
  </w:p>
  <w:p w14:paraId="0B4C4E68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4EA097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728D6D" w14:textId="77777777" w:rsidR="009213E5" w:rsidRDefault="009213E5" w:rsidP="00920DE3">
      <w:r>
        <w:separator/>
      </w:r>
    </w:p>
  </w:footnote>
  <w:footnote w:type="continuationSeparator" w:id="0">
    <w:p w14:paraId="3842D34D" w14:textId="77777777" w:rsidR="009213E5" w:rsidRDefault="009213E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9EE15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46304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AFD4F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13E5"/>
    <w:rsid w:val="000743DB"/>
    <w:rsid w:val="00120749"/>
    <w:rsid w:val="00624CAE"/>
    <w:rsid w:val="00920DE3"/>
    <w:rsid w:val="009213E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64A97"/>
  <w15:docId w15:val="{4332FC53-EA5C-42C2-90F8-258BAE18D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3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2015-07-08T07:36:00Z</dcterms:created>
  <dcterms:modified xsi:type="dcterms:W3CDTF">2021-01-27T10:59:00Z</dcterms:modified>
</cp:coreProperties>
</file>